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78328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DOLOUR, junior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C6F7BE3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Cheddon</w:t>
      </w:r>
      <w:proofErr w:type="spellEnd"/>
      <w:r>
        <w:rPr>
          <w:rFonts w:cs="Times New Roman"/>
          <w:szCs w:val="24"/>
        </w:rPr>
        <w:t xml:space="preserve"> Fitzpaine, Somerset. Gentlemen.</w:t>
      </w:r>
    </w:p>
    <w:p w14:paraId="7BF06BBC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</w:p>
    <w:p w14:paraId="5161F4F2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</w:p>
    <w:p w14:paraId="35FEC640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Papelwyg</w:t>
      </w:r>
      <w:proofErr w:type="spellEnd"/>
      <w:r>
        <w:rPr>
          <w:rFonts w:cs="Times New Roman"/>
          <w:szCs w:val="24"/>
        </w:rPr>
        <w:t xml:space="preserve">(q.v.), as the executor of John Rippe(q.v.), brought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0A085307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debt against him and William Knolle of Knowle </w:t>
      </w:r>
      <w:proofErr w:type="spellStart"/>
      <w:proofErr w:type="gramStart"/>
      <w:r>
        <w:rPr>
          <w:rFonts w:cs="Times New Roman"/>
          <w:szCs w:val="24"/>
        </w:rPr>
        <w:t>St.Giles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7C65FBD8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F7B9888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</w:p>
    <w:p w14:paraId="73979E67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</w:p>
    <w:p w14:paraId="1AA4BF25" w14:textId="77777777" w:rsidR="00173653" w:rsidRDefault="00173653" w:rsidP="001736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2023</w:t>
      </w:r>
    </w:p>
    <w:p w14:paraId="776EE4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4FCDC" w14:textId="77777777" w:rsidR="00173653" w:rsidRDefault="00173653" w:rsidP="009139A6">
      <w:r>
        <w:separator/>
      </w:r>
    </w:p>
  </w:endnote>
  <w:endnote w:type="continuationSeparator" w:id="0">
    <w:p w14:paraId="47BD30DA" w14:textId="77777777" w:rsidR="00173653" w:rsidRDefault="001736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598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4E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D9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ACD06" w14:textId="77777777" w:rsidR="00173653" w:rsidRDefault="00173653" w:rsidP="009139A6">
      <w:r>
        <w:separator/>
      </w:r>
    </w:p>
  </w:footnote>
  <w:footnote w:type="continuationSeparator" w:id="0">
    <w:p w14:paraId="6878806D" w14:textId="77777777" w:rsidR="00173653" w:rsidRDefault="001736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1E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A1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63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53"/>
    <w:rsid w:val="000666E0"/>
    <w:rsid w:val="0017365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75737"/>
  <w15:chartTrackingRefBased/>
  <w15:docId w15:val="{815C713F-4CA6-4696-A8F8-772B29AD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36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2023-12-30T07:37:00Z</dcterms:created>
  <dcterms:modified xsi:type="dcterms:W3CDTF">2023-12-30T07:38:00Z</dcterms:modified>
</cp:coreProperties>
</file>